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7841A" w14:textId="1C52A364" w:rsidR="005515CB" w:rsidRPr="00C75E3F" w:rsidRDefault="00C75E3F" w:rsidP="005515CB">
      <w:pPr>
        <w:spacing w:after="0" w:line="240" w:lineRule="auto"/>
        <w:jc w:val="right"/>
        <w:rPr>
          <w:rFonts w:eastAsia="Times New Roman"/>
          <w:lang w:eastAsia="pl-PL"/>
        </w:rPr>
      </w:pPr>
      <w:r w:rsidRPr="00C75E3F">
        <w:rPr>
          <w:rFonts w:eastAsia="Times New Roman"/>
          <w:lang w:eastAsia="pl-PL"/>
        </w:rPr>
        <w:t>Zał. nr 5 do ZW 25</w:t>
      </w:r>
      <w:r w:rsidR="005515CB" w:rsidRPr="00C75E3F">
        <w:rPr>
          <w:rFonts w:eastAsia="Times New Roman"/>
          <w:lang w:eastAsia="pl-PL"/>
        </w:rPr>
        <w:t>/2019</w:t>
      </w:r>
    </w:p>
    <w:p w14:paraId="7E391303" w14:textId="69CA5633" w:rsidR="00107DA8" w:rsidRPr="00C75E3F" w:rsidRDefault="00107DA8" w:rsidP="005515CB">
      <w:pPr>
        <w:spacing w:after="0" w:line="240" w:lineRule="auto"/>
        <w:jc w:val="right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75E3F" w14:paraId="7CC3B0C7" w14:textId="77777777" w:rsidTr="00107DA8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0B87E9" w14:textId="033DFEB5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0" w:name="table01"/>
            <w:bookmarkEnd w:id="0"/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FACULTY</w:t>
            </w:r>
            <w:r w:rsidR="0019076F" w:rsidRPr="00C75E3F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COMPUTER SCIENCE AND MANAGEMENT</w:t>
            </w:r>
          </w:p>
          <w:p w14:paraId="7F69C3F1" w14:textId="77777777" w:rsidR="003C337D" w:rsidRPr="00C75E3F" w:rsidRDefault="003C337D" w:rsidP="005D444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</w:p>
          <w:p w14:paraId="178EEDA3" w14:textId="77777777" w:rsidR="00551CD3" w:rsidRPr="00C75E3F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613F4E12" w14:textId="1AA7C395" w:rsidR="00551CD3" w:rsidRPr="00C75E3F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in Polish </w:t>
            </w:r>
            <w:r w:rsidR="005515CB"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METODY I TECHNIKI ORGANIZATORSKIE</w:t>
            </w:r>
          </w:p>
          <w:p w14:paraId="54A2E9CC" w14:textId="46713C4E" w:rsidR="00551CD3" w:rsidRPr="00C75E3F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in English </w:t>
            </w:r>
            <w:r w:rsidR="005515CB"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ORGANIZATIONAL METHODS AND TECHNIQUES</w:t>
            </w:r>
          </w:p>
          <w:p w14:paraId="08F0081C" w14:textId="454750B1" w:rsidR="00551CD3" w:rsidRPr="00C75E3F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</w:t>
            </w:r>
            <w:r w:rsidR="0019076F"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MANAGEMENT</w:t>
            </w:r>
          </w:p>
          <w:p w14:paraId="7B73DB35" w14:textId="022F4081" w:rsidR="00551CD3" w:rsidRPr="00C75E3F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Specialization (if applicable): </w:t>
            </w:r>
            <w:r w:rsidR="0083551F"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BUSINESS</w:t>
            </w:r>
            <w:r w:rsidR="0019076F"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MANAGEMENT</w:t>
            </w:r>
          </w:p>
          <w:p w14:paraId="26AD7392" w14:textId="13BAA49B" w:rsidR="003C337D" w:rsidRPr="00C75E3F" w:rsidRDefault="001930E7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Profile: academic</w:t>
            </w:r>
          </w:p>
          <w:p w14:paraId="6737707E" w14:textId="11DAD8C4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Level and form of studies: 1</w:t>
            </w:r>
            <w:r w:rsidRPr="00C75E3F">
              <w:rPr>
                <w:rFonts w:eastAsia="Times New Roman"/>
                <w:b/>
                <w:bCs/>
                <w:sz w:val="22"/>
                <w:szCs w:val="22"/>
                <w:vertAlign w:val="superscript"/>
                <w:lang w:val="en-US" w:eastAsia="pl-PL"/>
              </w:rPr>
              <w:t>st</w:t>
            </w:r>
            <w:r w:rsidR="0019076F"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5D4449"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level, full-time</w:t>
            </w:r>
          </w:p>
          <w:p w14:paraId="54E3846A" w14:textId="3A4802C2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Kind of subject: </w:t>
            </w:r>
            <w:r w:rsidR="009B13E5"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obligatory</w:t>
            </w:r>
          </w:p>
          <w:p w14:paraId="375BACE7" w14:textId="5A421172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Subject code </w:t>
            </w:r>
            <w:r w:rsidR="009B13E5" w:rsidRPr="00C75E3F">
              <w:rPr>
                <w:b/>
                <w:bCs/>
                <w:lang w:val="en-US"/>
              </w:rPr>
              <w:t>ZMZ3129</w:t>
            </w:r>
          </w:p>
          <w:p w14:paraId="5304DDF4" w14:textId="1A52CCA7" w:rsidR="00551CD3" w:rsidRPr="00C75E3F" w:rsidRDefault="001930E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Group of courses NO</w:t>
            </w:r>
          </w:p>
        </w:tc>
      </w:tr>
    </w:tbl>
    <w:p w14:paraId="7A61CC02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7"/>
        <w:gridCol w:w="1381"/>
        <w:gridCol w:w="1381"/>
        <w:gridCol w:w="1015"/>
        <w:gridCol w:w="688"/>
        <w:gridCol w:w="913"/>
      </w:tblGrid>
      <w:tr w:rsidR="00551CD3" w:rsidRPr="00C75E3F" w14:paraId="20D0DF47" w14:textId="77777777" w:rsidTr="009D4CDC">
        <w:tc>
          <w:tcPr>
            <w:tcW w:w="3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DC6389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E34D84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Lecture</w:t>
            </w:r>
            <w:proofErr w:type="spellEnd"/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21BD7C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Classes</w:t>
            </w:r>
            <w:proofErr w:type="spellEnd"/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6F138B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Laboratory</w:t>
            </w:r>
            <w:proofErr w:type="spellEnd"/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4D78A3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19E771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Seminar</w:t>
            </w:r>
            <w:proofErr w:type="spellEnd"/>
          </w:p>
        </w:tc>
      </w:tr>
      <w:tr w:rsidR="008E4D3A" w:rsidRPr="00C75E3F" w14:paraId="232FE60C" w14:textId="77777777" w:rsidTr="008E4D3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1258C6" w14:textId="77777777" w:rsidR="008E4D3A" w:rsidRPr="00C75E3F" w:rsidRDefault="008E4D3A" w:rsidP="008E4D3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E45D53" w14:textId="25A60948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DD183C" w14:textId="6DBEC57A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F7A2E5" w14:textId="77777777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30F0A6" w14:textId="77777777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8CF8C2" w14:textId="182A33E3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8E4D3A" w:rsidRPr="00C75E3F" w14:paraId="419984F3" w14:textId="77777777" w:rsidTr="008E4D3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991D57" w14:textId="77777777" w:rsidR="008E4D3A" w:rsidRPr="00C75E3F" w:rsidRDefault="008E4D3A" w:rsidP="008E4D3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07A1A5" w14:textId="4AAACD9C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D10757" w14:textId="159EAFEB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136AA1" w14:textId="77777777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EE43AE" w14:textId="77777777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A755F6" w14:textId="26154623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C75E3F" w14:paraId="5E484B63" w14:textId="77777777" w:rsidTr="008E4D3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8E3C2A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Form of </w:t>
            </w: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A6E197" w14:textId="241E6CD2" w:rsidR="00551CD3" w:rsidRPr="00C75E3F" w:rsidRDefault="008E4D3A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b/>
                <w:sz w:val="22"/>
                <w:szCs w:val="22"/>
                <w:lang w:eastAsia="pl-PL"/>
              </w:rPr>
              <w:t>crediting</w:t>
            </w:r>
            <w:proofErr w:type="spellEnd"/>
            <w:r w:rsidRPr="00C75E3F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 with </w:t>
            </w:r>
            <w:proofErr w:type="spellStart"/>
            <w:r w:rsidRPr="00C75E3F">
              <w:rPr>
                <w:rFonts w:eastAsia="Times New Roman"/>
                <w:b/>
                <w:sz w:val="22"/>
                <w:szCs w:val="22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291886" w14:textId="71139AE5" w:rsidR="00551CD3" w:rsidRPr="00C75E3F" w:rsidRDefault="008E4D3A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b/>
                <w:sz w:val="22"/>
                <w:szCs w:val="22"/>
                <w:lang w:eastAsia="pl-PL"/>
              </w:rPr>
              <w:t>crediting</w:t>
            </w:r>
            <w:proofErr w:type="spellEnd"/>
            <w:r w:rsidRPr="00C75E3F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 with </w:t>
            </w:r>
            <w:proofErr w:type="spellStart"/>
            <w:r w:rsidRPr="00C75E3F">
              <w:rPr>
                <w:rFonts w:eastAsia="Times New Roman"/>
                <w:b/>
                <w:sz w:val="22"/>
                <w:szCs w:val="22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EAF22" w14:textId="7B15FB86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19F1E" w14:textId="155F4742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320DCE" w14:textId="15100F0F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</w:tr>
      <w:tr w:rsidR="00551CD3" w:rsidRPr="00C75E3F" w14:paraId="19BE71FD" w14:textId="77777777" w:rsidTr="008E4D3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80ED9C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282893" w14:textId="77777777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A9845D" w14:textId="77777777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47D274" w14:textId="77777777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6190EC" w14:textId="77777777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016CF9" w14:textId="77777777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9D4CDC" w:rsidRPr="00C75E3F" w14:paraId="35F3CFB0" w14:textId="77777777" w:rsidTr="008E4D3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27AF1B" w14:textId="77777777" w:rsidR="009D4CDC" w:rsidRPr="00C75E3F" w:rsidRDefault="009D4CDC" w:rsidP="009D4CD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Number</w:t>
            </w:r>
            <w:proofErr w:type="spellEnd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 of ECTS </w:t>
            </w: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75817E" w14:textId="7CED4F52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C75E3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57AB6" w14:textId="37090516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C75E3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71A44F" w14:textId="77777777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B93ED7" w14:textId="77777777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ACBDA3" w14:textId="193068CF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</w:tr>
      <w:tr w:rsidR="009D4CDC" w:rsidRPr="00C75E3F" w14:paraId="28992197" w14:textId="77777777" w:rsidTr="008E4D3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7352A0" w14:textId="77777777" w:rsidR="009D4CDC" w:rsidRPr="00C75E3F" w:rsidRDefault="009D4CDC" w:rsidP="009D4CD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35AD1A" w14:textId="77777777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3E8447" w14:textId="7014E00D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C75E3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657CB8" w14:textId="77777777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6E9261" w14:textId="77777777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F29709" w14:textId="71319A99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9D4CDC" w:rsidRPr="00C75E3F" w14:paraId="1E0B039A" w14:textId="77777777" w:rsidTr="008E4D3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A7839" w14:textId="77777777" w:rsidR="009D4CDC" w:rsidRPr="00C75E3F" w:rsidRDefault="009D4CDC" w:rsidP="009D4CD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2D86E" w14:textId="6BE4425D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C75E3F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C5D6DD" w14:textId="2ED2DC80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C75E3F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D0D380" w14:textId="77777777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4E88AE" w14:textId="77777777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E3103" w14:textId="1704D1C7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</w:tbl>
    <w:p w14:paraId="2795F7AC" w14:textId="77777777" w:rsidR="00551CD3" w:rsidRPr="00C75E3F" w:rsidRDefault="00551CD3" w:rsidP="00551CD3">
      <w:pPr>
        <w:spacing w:line="240" w:lineRule="auto"/>
        <w:rPr>
          <w:rFonts w:eastAsia="Times New Roman"/>
          <w:sz w:val="22"/>
          <w:szCs w:val="22"/>
          <w:lang w:eastAsia="pl-PL"/>
        </w:rPr>
      </w:pPr>
      <w:r w:rsidRPr="00C75E3F">
        <w:rPr>
          <w:rFonts w:eastAsia="Times New Roman"/>
          <w:sz w:val="22"/>
          <w:szCs w:val="22"/>
          <w:lang w:eastAsia="pl-PL"/>
        </w:rPr>
        <w:t>*</w:t>
      </w:r>
      <w:proofErr w:type="spellStart"/>
      <w:r w:rsidRPr="00C75E3F">
        <w:rPr>
          <w:rFonts w:eastAsia="Times New Roman"/>
          <w:sz w:val="22"/>
          <w:szCs w:val="22"/>
          <w:lang w:eastAsia="pl-PL"/>
        </w:rPr>
        <w:t>delete</w:t>
      </w:r>
      <w:proofErr w:type="spellEnd"/>
      <w:r w:rsidRPr="00C75E3F">
        <w:rPr>
          <w:rFonts w:eastAsia="Times New Roman"/>
          <w:sz w:val="22"/>
          <w:szCs w:val="22"/>
          <w:lang w:eastAsia="pl-PL"/>
        </w:rPr>
        <w:t xml:space="preserve"> as </w:t>
      </w:r>
      <w:proofErr w:type="spellStart"/>
      <w:r w:rsidRPr="00C75E3F">
        <w:rPr>
          <w:rFonts w:eastAsia="Times New Roman"/>
          <w:sz w:val="22"/>
          <w:szCs w:val="2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75E3F" w14:paraId="7A784275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4B5B53" w14:textId="77777777" w:rsidR="00551CD3" w:rsidRPr="00C75E3F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2" w:name="table03"/>
            <w:bookmarkEnd w:id="2"/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PREREQUISITES RELATING TO KNOWLEDGE, SKILLS AND OTHER COMPETENCES</w:t>
            </w:r>
          </w:p>
          <w:p w14:paraId="48C2BB24" w14:textId="042CF83C" w:rsidR="00007BCF" w:rsidRPr="00C75E3F" w:rsidRDefault="00007BCF" w:rsidP="00007B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Knowledge of basic issues in the field of management, business management.</w:t>
            </w:r>
          </w:p>
          <w:p w14:paraId="71923BB4" w14:textId="51F0B03D" w:rsidR="00007BCF" w:rsidRPr="00C75E3F" w:rsidRDefault="00007BCF" w:rsidP="00007B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Having general knowledge in the field of management techniques, methods and concepts.</w:t>
            </w:r>
          </w:p>
          <w:p w14:paraId="1B67DC39" w14:textId="19BE38DC" w:rsidR="00551CD3" w:rsidRPr="00C75E3F" w:rsidRDefault="00007BCF" w:rsidP="00007BCF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Ability to work in a team, discuss and present one's own opinion in the aspect of problems solved.</w:t>
            </w:r>
          </w:p>
        </w:tc>
      </w:tr>
    </w:tbl>
    <w:p w14:paraId="729A74D7" w14:textId="7B837F60" w:rsidR="00551CD3" w:rsidRPr="00C75E3F" w:rsidRDefault="00551CD3" w:rsidP="00551CD3">
      <w:pPr>
        <w:spacing w:line="240" w:lineRule="auto"/>
        <w:rPr>
          <w:rFonts w:eastAsia="Times New Roman"/>
          <w:sz w:val="22"/>
          <w:szCs w:val="22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C75E3F" w14:paraId="2ED33E80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816381" w14:textId="77777777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3" w:name="table04"/>
            <w:bookmarkEnd w:id="3"/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OBJECTIVES</w:t>
            </w:r>
          </w:p>
          <w:p w14:paraId="64AB7230" w14:textId="77777777" w:rsidR="00980B7C" w:rsidRPr="00C75E3F" w:rsidRDefault="00980B7C" w:rsidP="00980B7C">
            <w:pPr>
              <w:pStyle w:val="NormalnyWeb"/>
              <w:rPr>
                <w:sz w:val="22"/>
                <w:szCs w:val="22"/>
                <w:lang w:val="en-US"/>
              </w:rPr>
            </w:pPr>
            <w:r w:rsidRPr="00C75E3F">
              <w:rPr>
                <w:sz w:val="22"/>
                <w:szCs w:val="22"/>
                <w:lang w:val="en-US"/>
              </w:rPr>
              <w:t>C1 - presentation of knowledge about organizational methods and techniques;</w:t>
            </w:r>
          </w:p>
          <w:p w14:paraId="20488F94" w14:textId="77777777" w:rsidR="00980B7C" w:rsidRPr="00C75E3F" w:rsidRDefault="00980B7C" w:rsidP="00980B7C">
            <w:pPr>
              <w:pStyle w:val="NormalnyWeb"/>
              <w:rPr>
                <w:sz w:val="22"/>
                <w:szCs w:val="22"/>
                <w:lang w:val="en-US"/>
              </w:rPr>
            </w:pPr>
            <w:r w:rsidRPr="00C75E3F">
              <w:rPr>
                <w:sz w:val="22"/>
                <w:szCs w:val="22"/>
                <w:lang w:val="en-US"/>
              </w:rPr>
              <w:t>C2 - determining the usefulness of organizational methods and techniques in managing and managing the organization;</w:t>
            </w:r>
          </w:p>
          <w:p w14:paraId="1AB8E913" w14:textId="77777777" w:rsidR="00980B7C" w:rsidRPr="00C75E3F" w:rsidRDefault="00980B7C" w:rsidP="00980B7C">
            <w:pPr>
              <w:pStyle w:val="NormalnyWeb"/>
              <w:rPr>
                <w:sz w:val="22"/>
                <w:szCs w:val="22"/>
                <w:lang w:val="en-US"/>
              </w:rPr>
            </w:pPr>
            <w:r w:rsidRPr="00C75E3F">
              <w:rPr>
                <w:sz w:val="22"/>
                <w:szCs w:val="22"/>
                <w:lang w:val="en-US"/>
              </w:rPr>
              <w:t>C3 - developing the ability to recognize organizational problems that require the use of effective solution methods;</w:t>
            </w:r>
          </w:p>
          <w:p w14:paraId="42D23C3E" w14:textId="77777777" w:rsidR="00980B7C" w:rsidRPr="00C75E3F" w:rsidRDefault="00980B7C" w:rsidP="00980B7C">
            <w:pPr>
              <w:pStyle w:val="NormalnyWeb"/>
              <w:rPr>
                <w:sz w:val="22"/>
                <w:szCs w:val="22"/>
                <w:lang w:val="en-US"/>
              </w:rPr>
            </w:pPr>
            <w:r w:rsidRPr="00C75E3F">
              <w:rPr>
                <w:sz w:val="22"/>
                <w:szCs w:val="22"/>
                <w:lang w:val="en-US"/>
              </w:rPr>
              <w:t>C4 - mastering the methodology of using organizational methods and techniques as tools for practical solving organizational problems;</w:t>
            </w:r>
          </w:p>
          <w:p w14:paraId="165DF529" w14:textId="77777777" w:rsidR="00980B7C" w:rsidRPr="00C75E3F" w:rsidRDefault="00980B7C" w:rsidP="00980B7C">
            <w:pPr>
              <w:pStyle w:val="NormalnyWeb"/>
              <w:rPr>
                <w:sz w:val="22"/>
                <w:szCs w:val="22"/>
                <w:lang w:val="en-US"/>
              </w:rPr>
            </w:pPr>
            <w:r w:rsidRPr="00C75E3F">
              <w:rPr>
                <w:sz w:val="22"/>
                <w:szCs w:val="22"/>
                <w:lang w:val="en-US"/>
              </w:rPr>
              <w:t>C5 - the use of selected organizational methods and techniques in finding solutions to complex organizational problems;</w:t>
            </w:r>
          </w:p>
          <w:p w14:paraId="7AE7EF46" w14:textId="2D92E92E" w:rsidR="00551CD3" w:rsidRPr="00C75E3F" w:rsidRDefault="00980B7C" w:rsidP="00980B7C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75E3F">
              <w:rPr>
                <w:sz w:val="22"/>
                <w:szCs w:val="22"/>
                <w:lang w:val="en-US"/>
              </w:rPr>
              <w:t>C6 - presenting the principles of organization of the working team to develop a specific management decision and control its work.</w:t>
            </w:r>
          </w:p>
        </w:tc>
      </w:tr>
    </w:tbl>
    <w:p w14:paraId="791187E4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75E3F" w14:paraId="734DE240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559C13" w14:textId="77777777" w:rsidR="00C75E3F" w:rsidRPr="00C75E3F" w:rsidRDefault="00C75E3F" w:rsidP="00C75E3F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lang w:val="en-US" w:eastAsia="pl-PL"/>
              </w:rPr>
              <w:t>SUBJECT LEARNING OUTCOMES</w:t>
            </w:r>
          </w:p>
          <w:p w14:paraId="6218FA79" w14:textId="641C3936" w:rsidR="00551CD3" w:rsidRPr="00C75E3F" w:rsidRDefault="0010249E" w:rsidP="0010249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/>
              </w:rPr>
            </w:pPr>
            <w:r w:rsidRPr="00C75E3F">
              <w:rPr>
                <w:rFonts w:eastAsia="Times New Roman"/>
                <w:sz w:val="22"/>
                <w:szCs w:val="22"/>
                <w:lang w:val="en"/>
              </w:rPr>
              <w:t>Relating to knowledge: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  <w:t>PEK_W01- define the basic concepts of organizational methods and techniques;</w:t>
            </w:r>
            <w:bookmarkStart w:id="5" w:name="_GoBack"/>
            <w:bookmarkEnd w:id="5"/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  <w:t>PEK_W02 - understand the theoretical foundations of using organizational methods and techniques in organizations;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lastRenderedPageBreak/>
              <w:br/>
              <w:t>Relating to skills: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  <w:t>PEK_U01 - determine the usefulness of organizing methods and techniques in managing a human team;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  <w:t>PEK_U02 - knows how to recognize and classify decision problems requiring the use of effective methods;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  <w:t>Relating to social competences: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  <w:t>PEK_K01- apply selected organizational methods and techniques in finding solutions to complex organizational problems;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  <w:t>PEK_K02- works in a team and is able to manage the team's work using knowledge of organizational methods and techniques;</w:t>
            </w:r>
          </w:p>
        </w:tc>
      </w:tr>
    </w:tbl>
    <w:p w14:paraId="0DED997B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C75E3F" w14:paraId="130207D0" w14:textId="77777777" w:rsidTr="005D4449">
        <w:trPr>
          <w:cantSplit/>
          <w:trHeight w:val="57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25AA45" w14:textId="77777777" w:rsidR="00551CD3" w:rsidRPr="00C75E3F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PROGRAMME CONTENT</w:t>
            </w:r>
          </w:p>
        </w:tc>
      </w:tr>
      <w:tr w:rsidR="00551CD3" w:rsidRPr="00C75E3F" w14:paraId="44EC767C" w14:textId="77777777" w:rsidTr="005D4449">
        <w:trPr>
          <w:cantSplit/>
          <w:trHeight w:val="57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F27C05" w14:textId="77777777" w:rsidR="00551CD3" w:rsidRPr="00C75E3F" w:rsidRDefault="008D5923" w:rsidP="005D4449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CB445" w14:textId="77777777" w:rsidR="00551CD3" w:rsidRPr="00C75E3F" w:rsidRDefault="00551CD3" w:rsidP="005D4449">
            <w:pPr>
              <w:spacing w:after="0" w:line="240" w:lineRule="auto"/>
              <w:rPr>
                <w:b/>
                <w:sz w:val="22"/>
                <w:szCs w:val="22"/>
              </w:rPr>
            </w:pPr>
            <w:proofErr w:type="spellStart"/>
            <w:r w:rsidRPr="00C75E3F">
              <w:rPr>
                <w:b/>
                <w:sz w:val="22"/>
                <w:szCs w:val="22"/>
              </w:rPr>
              <w:t>Number</w:t>
            </w:r>
            <w:proofErr w:type="spellEnd"/>
            <w:r w:rsidRPr="00C75E3F">
              <w:rPr>
                <w:b/>
                <w:sz w:val="22"/>
                <w:szCs w:val="22"/>
              </w:rPr>
              <w:t xml:space="preserve"> of </w:t>
            </w:r>
            <w:proofErr w:type="spellStart"/>
            <w:r w:rsidRPr="00C75E3F">
              <w:rPr>
                <w:b/>
                <w:sz w:val="22"/>
                <w:szCs w:val="22"/>
              </w:rPr>
              <w:t>hours</w:t>
            </w:r>
            <w:proofErr w:type="spellEnd"/>
          </w:p>
        </w:tc>
      </w:tr>
      <w:tr w:rsidR="00705699" w:rsidRPr="00C75E3F" w14:paraId="634DA84A" w14:textId="77777777" w:rsidTr="0070569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8A4E76" w14:textId="77777777" w:rsidR="00705699" w:rsidRPr="00C75E3F" w:rsidRDefault="00705699" w:rsidP="0070569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F0CF6B" w14:textId="2BE85A84" w:rsidR="00705699" w:rsidRPr="00C75E3F" w:rsidRDefault="00705699" w:rsidP="0070569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Organizational methods and techniques in organization and management science: a synthetic discussion of the main currents, schools and approaches in organization and management science; organizational methods and techniques - basic concepts; classifications of organizational methods and techniques.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5231CE" w14:textId="2F371127" w:rsidR="00705699" w:rsidRPr="00C75E3F" w:rsidRDefault="00705699" w:rsidP="0070569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3</w:t>
            </w:r>
          </w:p>
        </w:tc>
      </w:tr>
      <w:tr w:rsidR="00705699" w:rsidRPr="00C75E3F" w14:paraId="1DCBB86A" w14:textId="77777777" w:rsidTr="0070569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53E13C6" w14:textId="77777777" w:rsidR="00705699" w:rsidRPr="00C75E3F" w:rsidRDefault="00705699" w:rsidP="0070569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895432" w14:textId="0BE54CE7" w:rsidR="00705699" w:rsidRPr="00C75E3F" w:rsidRDefault="00705699" w:rsidP="0070569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Methodology of problem solving in the organization I: characteristics of the problem solving identification process, problem identification techniques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6FBDA9" w14:textId="6E99CC6C" w:rsidR="00705699" w:rsidRPr="00C75E3F" w:rsidRDefault="00705699" w:rsidP="0070569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705699" w:rsidRPr="00C75E3F" w14:paraId="2E6184D3" w14:textId="77777777" w:rsidTr="0070569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B6E80F1" w14:textId="77777777" w:rsidR="00705699" w:rsidRPr="00C75E3F" w:rsidRDefault="00705699" w:rsidP="0070569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556D80" w14:textId="76C3F050" w:rsidR="00705699" w:rsidRPr="00C75E3F" w:rsidRDefault="00705699" w:rsidP="0070569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Methodology of problem solving in the organization II: techniques for investigating the causes of problems, techniques that activate creative thinking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569A12" w14:textId="1D444179" w:rsidR="00705699" w:rsidRPr="00C75E3F" w:rsidRDefault="00705699" w:rsidP="0070569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705699" w:rsidRPr="00C75E3F" w14:paraId="1258FD22" w14:textId="77777777" w:rsidTr="0070569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05ED8C" w14:textId="1934B12F" w:rsidR="00705699" w:rsidRPr="00C75E3F" w:rsidRDefault="00705699" w:rsidP="0070569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76EDFF" w14:textId="55E72852" w:rsidR="00705699" w:rsidRPr="00C75E3F" w:rsidRDefault="00705699" w:rsidP="0070569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Methodology for solving problems in the organization III: using a decision tree to make decisions in conditions of uncertainty, techniques for assessing solutions and making decisions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953D2E" w14:textId="5E908AB5" w:rsidR="00705699" w:rsidRPr="00C75E3F" w:rsidRDefault="00705699" w:rsidP="0070569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705699" w:rsidRPr="00C75E3F" w14:paraId="45283E07" w14:textId="77777777" w:rsidTr="0070569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F3B8A5" w14:textId="49DFD10D" w:rsidR="00705699" w:rsidRPr="00C75E3F" w:rsidRDefault="00705699" w:rsidP="0070569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FF9417" w14:textId="2002A3FD" w:rsidR="00705699" w:rsidRPr="00C75E3F" w:rsidRDefault="00705699" w:rsidP="0070569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Methodology of network thinking: theoretical foundations, phases, analysis of interactions, understanding and interpreting the possibility of changing situations, explaining the possibilities of managing change, planning strategies and actions, putting the problem into effect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E123D3" w14:textId="6A263418" w:rsidR="00705699" w:rsidRPr="00C75E3F" w:rsidRDefault="00705699" w:rsidP="0070569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705699" w:rsidRPr="00C75E3F" w14:paraId="45E1FC26" w14:textId="77777777" w:rsidTr="0070569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E06D5B" w14:textId="76FCBD81" w:rsidR="00705699" w:rsidRPr="00C75E3F" w:rsidRDefault="00705699" w:rsidP="0070569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D01B98" w14:textId="2059DE5B" w:rsidR="00705699" w:rsidRPr="00C75E3F" w:rsidRDefault="00705699" w:rsidP="0070569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Techniques of designing interaction in the organization, benchmarking, virtual organization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BF6066" w14:textId="56A95D9A" w:rsidR="00705699" w:rsidRPr="00C75E3F" w:rsidRDefault="00705699" w:rsidP="0070569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705699" w:rsidRPr="00C75E3F" w14:paraId="16F4EA85" w14:textId="77777777" w:rsidTr="0070569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971799" w14:textId="22911238" w:rsidR="00705699" w:rsidRPr="00C75E3F" w:rsidRDefault="00705699" w:rsidP="00705699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71092C" w14:textId="32B3FA70" w:rsidR="00705699" w:rsidRPr="00C75E3F" w:rsidRDefault="00705699" w:rsidP="0070569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 xml:space="preserve">Profile of the manager - organizer's specialist: efficiency of operation; methods to improve managerial work. </w:t>
            </w:r>
            <w:r w:rsidRPr="00C75E3F">
              <w:rPr>
                <w:sz w:val="22"/>
                <w:szCs w:val="22"/>
              </w:rPr>
              <w:t xml:space="preserve">Pass a </w:t>
            </w:r>
            <w:proofErr w:type="spellStart"/>
            <w:r w:rsidRPr="00C75E3F">
              <w:rPr>
                <w:sz w:val="22"/>
                <w:szCs w:val="22"/>
              </w:rPr>
              <w:t>subject</w:t>
            </w:r>
            <w:proofErr w:type="spellEnd"/>
            <w:r w:rsidRPr="00C75E3F">
              <w:rPr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79A67D" w14:textId="3A78B177" w:rsidR="00705699" w:rsidRPr="00C75E3F" w:rsidRDefault="00705699" w:rsidP="0070569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650B82" w:rsidRPr="00C75E3F" w14:paraId="0D5F8B8A" w14:textId="77777777" w:rsidTr="0070569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2AFED3D" w14:textId="77777777" w:rsidR="00650B82" w:rsidRPr="00C75E3F" w:rsidRDefault="00650B82" w:rsidP="00650B82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2D24EF" w14:textId="77777777" w:rsidR="00650B82" w:rsidRPr="00C75E3F" w:rsidRDefault="00650B82" w:rsidP="00650B8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EED49E" w14:textId="433CF7E0" w:rsidR="00650B82" w:rsidRPr="00C75E3F" w:rsidRDefault="00650B82" w:rsidP="00650B8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t>15</w:t>
            </w:r>
          </w:p>
        </w:tc>
      </w:tr>
    </w:tbl>
    <w:p w14:paraId="2578F451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C75E3F" w14:paraId="54FDE3F9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419055" w14:textId="77777777" w:rsidR="00551CD3" w:rsidRPr="00C75E3F" w:rsidRDefault="00FA2E7A" w:rsidP="00FA2E7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C</w:t>
            </w:r>
            <w:r w:rsidR="00551CD3"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lasses</w:t>
            </w:r>
            <w:proofErr w:type="spellEnd"/>
            <w:r w:rsidR="00551CD3"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4ADC9A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</w:t>
            </w:r>
            <w:proofErr w:type="spellEnd"/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</w:tr>
      <w:tr w:rsidR="00C11F81" w:rsidRPr="00C75E3F" w14:paraId="214564F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1FB41B" w14:textId="77777777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4D31D1" w14:textId="4B689556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Selection of test object, characteristics of the selected organization / enterprise (according to Leavitt's model of organization description).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7D2019" w14:textId="35FC647E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C11F81" w:rsidRPr="00C75E3F" w14:paraId="13FF785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3FBB6F" w14:textId="77777777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0691C0" w14:textId="0635E5E1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Analysis and diagnosis of a selected research area - diagnosis of the state, identification of the most important problems of the examined organization / enterprise, area.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12597B" w14:textId="2EA80D97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C11F81" w:rsidRPr="00C75E3F" w14:paraId="78838C1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B92F7F" w14:textId="77777777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5FFF51" w14:textId="5CC08FD9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Formulation of the selected (solved) organizational problem - general and detailed. Selection, justification and description of the organizational method or technique used to solve the identified, selected organizational problem.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D29AA6" w14:textId="001E2F34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C11F81" w:rsidRPr="00C75E3F" w14:paraId="7B1AE0A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AEC1D" w14:textId="68C39249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10827" w14:textId="625B70FD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The use of a selected method, organizational technique to solve the selected organizational problem (implementation of the research procedure).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27E10" w14:textId="21058D19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C11F81" w:rsidRPr="00C75E3F" w14:paraId="66AA84C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8A93A" w14:textId="63A6AE0A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0F202" w14:textId="690A8F19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Characteristics of solution variants. Assessment and selection of solution variants.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10BB1" w14:textId="6D02BC31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C11F81" w:rsidRPr="00C75E3F" w14:paraId="56E61A8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3B8E7" w14:textId="5842F24A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95920" w14:textId="55208F38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 xml:space="preserve">Implementing changes in the organization, designing improvements, implementation method, expected effects. </w:t>
            </w:r>
            <w:proofErr w:type="spellStart"/>
            <w:r w:rsidRPr="00C75E3F">
              <w:rPr>
                <w:sz w:val="22"/>
                <w:szCs w:val="22"/>
              </w:rPr>
              <w:t>Conclusions</w:t>
            </w:r>
            <w:proofErr w:type="spellEnd"/>
            <w:r w:rsidRPr="00C75E3F">
              <w:rPr>
                <w:sz w:val="22"/>
                <w:szCs w:val="22"/>
              </w:rPr>
              <w:t xml:space="preserve"> and </w:t>
            </w:r>
            <w:proofErr w:type="spellStart"/>
            <w:r w:rsidRPr="00C75E3F">
              <w:rPr>
                <w:sz w:val="22"/>
                <w:szCs w:val="22"/>
              </w:rPr>
              <w:t>final</w:t>
            </w:r>
            <w:proofErr w:type="spellEnd"/>
            <w:r w:rsidRPr="00C75E3F">
              <w:rPr>
                <w:sz w:val="22"/>
                <w:szCs w:val="22"/>
              </w:rPr>
              <w:t xml:space="preserve"> </w:t>
            </w:r>
            <w:proofErr w:type="spellStart"/>
            <w:r w:rsidRPr="00C75E3F">
              <w:rPr>
                <w:sz w:val="22"/>
                <w:szCs w:val="22"/>
              </w:rPr>
              <w:t>comments</w:t>
            </w:r>
            <w:proofErr w:type="spellEnd"/>
            <w:r w:rsidRPr="00C75E3F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CE6FB" w14:textId="1CFA904D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C11F81" w:rsidRPr="00C75E3F" w14:paraId="0C17CE2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DE5E7" w14:textId="2741846C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9B472" w14:textId="5D2328B7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 xml:space="preserve">Presentations and discussions of suggested procedures and solutions obtained by </w:t>
            </w:r>
            <w:r w:rsidRPr="00C75E3F">
              <w:rPr>
                <w:sz w:val="22"/>
                <w:szCs w:val="22"/>
                <w:lang w:val="en-US"/>
              </w:rPr>
              <w:lastRenderedPageBreak/>
              <w:t>individual groups of students.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C57F8" w14:textId="537E8E0C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lastRenderedPageBreak/>
              <w:t>2</w:t>
            </w:r>
          </w:p>
        </w:tc>
      </w:tr>
      <w:tr w:rsidR="00C11F81" w:rsidRPr="00C75E3F" w14:paraId="110D8B7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BF719" w14:textId="31DB7334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34083" w14:textId="28DDD85D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 xml:space="preserve">Presentations and discussions of suggested procedures and solutions obtained by individual groups of students. </w:t>
            </w:r>
            <w:proofErr w:type="spellStart"/>
            <w:r w:rsidRPr="00C75E3F">
              <w:rPr>
                <w:sz w:val="22"/>
                <w:szCs w:val="22"/>
              </w:rPr>
              <w:t>Examination</w:t>
            </w:r>
            <w:proofErr w:type="spellEnd"/>
            <w:r w:rsidRPr="00C75E3F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ED7E7" w14:textId="391C456A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1</w:t>
            </w:r>
          </w:p>
        </w:tc>
      </w:tr>
      <w:tr w:rsidR="008E63E8" w:rsidRPr="00C75E3F" w14:paraId="6537F4C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685F01" w14:textId="77777777" w:rsidR="008E63E8" w:rsidRPr="00C75E3F" w:rsidRDefault="008E63E8" w:rsidP="008E63E8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11623D" w14:textId="77777777" w:rsidR="008E63E8" w:rsidRPr="00C75E3F" w:rsidRDefault="008E63E8" w:rsidP="008E63E8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F26C77" w14:textId="0C9FD24C" w:rsidR="008E63E8" w:rsidRPr="00C75E3F" w:rsidRDefault="008E63E8" w:rsidP="008E63E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C75E3F">
              <w:rPr>
                <w:b/>
                <w:bCs/>
                <w:sz w:val="22"/>
                <w:szCs w:val="22"/>
              </w:rPr>
              <w:t>15</w:t>
            </w:r>
          </w:p>
        </w:tc>
      </w:tr>
    </w:tbl>
    <w:p w14:paraId="2EB7927A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C75E3F" w14:paraId="3EC92491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7B0DAA" w14:textId="77777777" w:rsidR="00551CD3" w:rsidRPr="00C75E3F" w:rsidRDefault="00FA2E7A" w:rsidP="00FA2E7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80734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</w:t>
            </w:r>
            <w:proofErr w:type="spellEnd"/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</w:tr>
      <w:tr w:rsidR="00551CD3" w:rsidRPr="00C75E3F" w14:paraId="560B296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8C9DE0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9173FD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1B940A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C75E3F" w14:paraId="406171A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3F8838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598A3B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18FAFD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C75E3F" w14:paraId="106D307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5136C1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AE8153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A426B2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C75E3F" w14:paraId="3B0F9C0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E2AC96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03BC2E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56E157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60E16EB7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C75E3F" w14:paraId="11D28700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36148D5" w14:textId="77777777" w:rsidR="00551CD3" w:rsidRPr="00C75E3F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</w:t>
            </w:r>
            <w:r w:rsidR="00551CD3"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33F1DE" w14:textId="77777777" w:rsidR="00551CD3" w:rsidRPr="00C75E3F" w:rsidRDefault="00551CD3" w:rsidP="00FA2E7A">
            <w:pPr>
              <w:rPr>
                <w:b/>
                <w:sz w:val="22"/>
                <w:szCs w:val="22"/>
              </w:rPr>
            </w:pPr>
            <w:proofErr w:type="spellStart"/>
            <w:r w:rsidRPr="00C75E3F">
              <w:rPr>
                <w:b/>
                <w:sz w:val="22"/>
                <w:szCs w:val="22"/>
              </w:rPr>
              <w:t>Number</w:t>
            </w:r>
            <w:proofErr w:type="spellEnd"/>
            <w:r w:rsidRPr="00C75E3F">
              <w:rPr>
                <w:b/>
                <w:sz w:val="22"/>
                <w:szCs w:val="22"/>
              </w:rPr>
              <w:t xml:space="preserve"> of </w:t>
            </w:r>
            <w:proofErr w:type="spellStart"/>
            <w:r w:rsidRPr="00C75E3F">
              <w:rPr>
                <w:b/>
                <w:sz w:val="22"/>
                <w:szCs w:val="22"/>
              </w:rPr>
              <w:t>hours</w:t>
            </w:r>
            <w:proofErr w:type="spellEnd"/>
          </w:p>
        </w:tc>
      </w:tr>
      <w:tr w:rsidR="00551CD3" w:rsidRPr="00C75E3F" w14:paraId="3A77E620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91CB10" w14:textId="77777777" w:rsidR="00551CD3" w:rsidRPr="00C75E3F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280A43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1EAA4C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C75E3F" w14:paraId="5396C5DD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C41C2A" w14:textId="77777777" w:rsidR="00551CD3" w:rsidRPr="00C75E3F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2793620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1E2C50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C75E3F" w14:paraId="045F0C16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319017" w14:textId="77777777" w:rsidR="00551CD3" w:rsidRPr="00C75E3F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A71B645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6A4ED5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C75E3F" w14:paraId="7C2E443D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AB086FD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1376191" w14:textId="77777777" w:rsidR="00551CD3" w:rsidRPr="00C75E3F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A6C05B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15FCC88E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5"/>
        <w:gridCol w:w="7305"/>
        <w:gridCol w:w="1080"/>
      </w:tblGrid>
      <w:tr w:rsidR="00551CD3" w:rsidRPr="00C75E3F" w14:paraId="45E702A2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A6B4BF" w14:textId="77777777" w:rsidR="00551CD3" w:rsidRPr="00C75E3F" w:rsidRDefault="00FA2E7A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r w:rsidR="00551CD3"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70CFF7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</w:t>
            </w:r>
            <w:proofErr w:type="spellEnd"/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</w:tr>
      <w:tr w:rsidR="00551CD3" w:rsidRPr="00C75E3F" w14:paraId="64071942" w14:textId="77777777" w:rsidTr="003A56DC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5CDAC4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="00AA13D5"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169D7" w14:textId="332236BC" w:rsidR="00551CD3" w:rsidRPr="00C75E3F" w:rsidRDefault="00551CD3" w:rsidP="00C76826">
            <w:pPr>
              <w:spacing w:before="100" w:beforeAutospacing="1" w:after="100" w:afterAutospacing="1" w:line="360" w:lineRule="auto"/>
              <w:rPr>
                <w:rFonts w:eastAsia="Times New Roman" w:cstheme="minorHAnsi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658BC" w14:textId="0980F420" w:rsidR="00551CD3" w:rsidRPr="00C75E3F" w:rsidRDefault="00551CD3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</w:tr>
      <w:tr w:rsidR="00551CD3" w:rsidRPr="00C75E3F" w14:paraId="179D49B9" w14:textId="77777777" w:rsidTr="003A56DC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60E791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="00AA13D5"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0A9C6" w14:textId="3E02ADA4" w:rsidR="00551CD3" w:rsidRPr="00C75E3F" w:rsidRDefault="00551CD3" w:rsidP="00C76826">
            <w:pPr>
              <w:spacing w:before="100" w:beforeAutospacing="1" w:after="100" w:afterAutospacing="1" w:line="360" w:lineRule="auto"/>
              <w:rPr>
                <w:rFonts w:eastAsia="Times New Roman" w:cstheme="minorHAnsi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DF3C4" w14:textId="429A8C3C" w:rsidR="00551CD3" w:rsidRPr="00C75E3F" w:rsidRDefault="00551CD3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</w:tr>
      <w:tr w:rsidR="00551CD3" w:rsidRPr="00C75E3F" w14:paraId="7B2C3094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4B4D60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E42EE5" w14:textId="77777777" w:rsidR="00551CD3" w:rsidRPr="00C75E3F" w:rsidRDefault="00551CD3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C75E3F">
              <w:rPr>
                <w:rFonts w:eastAsia="Times New Roman"/>
                <w:b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E7EAEC" w14:textId="07CC503D" w:rsidR="00551CD3" w:rsidRPr="00C75E3F" w:rsidRDefault="00551CD3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</w:tr>
    </w:tbl>
    <w:p w14:paraId="69509D97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75E3F" w14:paraId="176E5AE2" w14:textId="77777777" w:rsidTr="00C75E3F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BAA590" w14:textId="77777777" w:rsidR="00551CD3" w:rsidRPr="00C75E3F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TEACHING TOOLS USED</w:t>
            </w:r>
          </w:p>
        </w:tc>
      </w:tr>
      <w:tr w:rsidR="00551CD3" w:rsidRPr="00C75E3F" w14:paraId="5048BA94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D1C49A" w14:textId="77777777" w:rsidR="006B1D9C" w:rsidRPr="00C75E3F" w:rsidRDefault="006B1D9C" w:rsidP="006B1D9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N1. Traditional lecture - giving, with problematic elements for discussion, with support of multimedia presentation.</w:t>
            </w:r>
          </w:p>
          <w:p w14:paraId="0AD2B3CF" w14:textId="1A70174C" w:rsidR="00AD4471" w:rsidRPr="00C75E3F" w:rsidRDefault="006B1D9C" w:rsidP="006B1D9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N2. Classes - work in groups on a selected case study. The use of organizational methods and techniques to implement a full cycle of solutions to a selected organizational problem.</w:t>
            </w:r>
          </w:p>
        </w:tc>
      </w:tr>
    </w:tbl>
    <w:p w14:paraId="322DBAC0" w14:textId="77777777" w:rsidR="00C75E3F" w:rsidRPr="00C75E3F" w:rsidRDefault="00C75E3F" w:rsidP="00C75E3F">
      <w:pPr>
        <w:spacing w:line="240" w:lineRule="auto"/>
        <w:jc w:val="center"/>
        <w:rPr>
          <w:rFonts w:eastAsia="Times New Roman"/>
          <w:lang w:val="en-US" w:eastAsia="pl-PL"/>
        </w:rPr>
      </w:pPr>
      <w:r w:rsidRPr="00C75E3F">
        <w:rPr>
          <w:rFonts w:eastAsia="Times New Roman"/>
          <w:b/>
          <w:bCs/>
          <w:sz w:val="22"/>
          <w:lang w:val="en-US" w:eastAsia="pl-PL"/>
        </w:rPr>
        <w:t>EVALUATION OF SUBJECT LEARNING OUTCOMES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2"/>
        <w:gridCol w:w="1189"/>
        <w:gridCol w:w="6864"/>
      </w:tblGrid>
      <w:tr w:rsidR="00AD4471" w:rsidRPr="00C75E3F" w14:paraId="16E4AE9B" w14:textId="77777777" w:rsidTr="00B12921"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D4A424" w14:textId="77777777" w:rsidR="00551CD3" w:rsidRPr="00C75E3F" w:rsidRDefault="00551CD3" w:rsidP="001503E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12" w:name="table0C"/>
            <w:bookmarkEnd w:id="12"/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Evaluation </w:t>
            </w: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 xml:space="preserve">(F – forming (during semester), </w:t>
            </w:r>
            <w:r w:rsidR="001503EC" w:rsidRPr="00C75E3F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 xml:space="preserve"> – concluding (at semester end)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A9D430" w14:textId="57927D42" w:rsidR="00551CD3" w:rsidRPr="00C75E3F" w:rsidRDefault="00C75E3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 w:rsidRPr="00C75E3F"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Pr="00C75E3F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C75E3F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6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3E30D8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Way of evaluating educational effect achievement</w:t>
            </w:r>
          </w:p>
        </w:tc>
      </w:tr>
      <w:tr w:rsidR="00B12921" w:rsidRPr="00C75E3F" w14:paraId="16E02B3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0B2582" w14:textId="313D6F80" w:rsidR="00B12921" w:rsidRPr="00C75E3F" w:rsidRDefault="00B12921" w:rsidP="00B1292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C9FE8A" w14:textId="77777777" w:rsidR="00B12921" w:rsidRPr="00C75E3F" w:rsidRDefault="00B12921" w:rsidP="00B12921">
            <w:pPr>
              <w:spacing w:after="0" w:line="240" w:lineRule="auto"/>
            </w:pPr>
            <w:r w:rsidRPr="00C75E3F">
              <w:t xml:space="preserve">PEK_W01 </w:t>
            </w:r>
          </w:p>
          <w:p w14:paraId="6CAAC4B7" w14:textId="7536AB94" w:rsidR="00B12921" w:rsidRPr="00C75E3F" w:rsidRDefault="00B12921" w:rsidP="00B1292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98E2C" w14:textId="120305E7" w:rsidR="00B12921" w:rsidRPr="00C75E3F" w:rsidRDefault="00B12921" w:rsidP="00B1292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Knowledge test, written (final test)</w:t>
            </w:r>
          </w:p>
        </w:tc>
      </w:tr>
      <w:tr w:rsidR="00551CD3" w:rsidRPr="00C75E3F" w14:paraId="492A80D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C301D7" w14:textId="1893669A" w:rsidR="00551CD3" w:rsidRPr="00C75E3F" w:rsidRDefault="00B129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P=1</w:t>
            </w:r>
          </w:p>
        </w:tc>
      </w:tr>
    </w:tbl>
    <w:p w14:paraId="7E9E0CD3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75E3F" w14:paraId="24F02AB9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5EEE7F" w14:textId="77777777" w:rsidR="00551CD3" w:rsidRPr="00C75E3F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PRIMARY AND SECONDARY LITERATURE</w:t>
            </w:r>
          </w:p>
        </w:tc>
      </w:tr>
      <w:tr w:rsidR="00551CD3" w:rsidRPr="00C75E3F" w14:paraId="1C068E8A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A3B19B" w14:textId="77777777" w:rsidR="00551CD3" w:rsidRPr="00C75E3F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lastRenderedPageBreak/>
              <w:t>PRIMARY LITERATURE:</w:t>
            </w:r>
          </w:p>
          <w:p w14:paraId="6A052E3F" w14:textId="77777777" w:rsidR="00214B94" w:rsidRPr="00C75E3F" w:rsidRDefault="00214B94" w:rsidP="00214B94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C75E3F">
              <w:rPr>
                <w:sz w:val="22"/>
                <w:szCs w:val="22"/>
              </w:rPr>
              <w:t>Błaszczyk W. (red.) (2005), Metody organizacji i zarządzania. Kształtowanie relacji organizacyjnych., Wydawnictwo Naukowe PWN, Warszawa.</w:t>
            </w:r>
          </w:p>
          <w:p w14:paraId="63CC0EE3" w14:textId="77777777" w:rsidR="00214B94" w:rsidRPr="00C75E3F" w:rsidRDefault="00214B94" w:rsidP="00214B94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 w:rsidRPr="00C75E3F">
              <w:rPr>
                <w:sz w:val="22"/>
                <w:szCs w:val="22"/>
              </w:rPr>
              <w:t>Gogłoza</w:t>
            </w:r>
            <w:proofErr w:type="spellEnd"/>
            <w:r w:rsidRPr="00C75E3F">
              <w:rPr>
                <w:sz w:val="22"/>
                <w:szCs w:val="22"/>
              </w:rPr>
              <w:t xml:space="preserve"> W., </w:t>
            </w:r>
            <w:proofErr w:type="spellStart"/>
            <w:r w:rsidRPr="00C75E3F">
              <w:rPr>
                <w:sz w:val="22"/>
                <w:szCs w:val="22"/>
              </w:rPr>
              <w:t>Księski</w:t>
            </w:r>
            <w:proofErr w:type="spellEnd"/>
            <w:r w:rsidRPr="00C75E3F">
              <w:rPr>
                <w:sz w:val="22"/>
                <w:szCs w:val="22"/>
              </w:rPr>
              <w:t xml:space="preserve"> K. (2013), Historia myśli organizatorskiej. Zarys wykładu., </w:t>
            </w:r>
            <w:proofErr w:type="spellStart"/>
            <w:r w:rsidRPr="00C75E3F">
              <w:rPr>
                <w:sz w:val="22"/>
                <w:szCs w:val="22"/>
              </w:rPr>
              <w:t>Difin</w:t>
            </w:r>
            <w:proofErr w:type="spellEnd"/>
            <w:r w:rsidRPr="00C75E3F">
              <w:rPr>
                <w:sz w:val="22"/>
                <w:szCs w:val="22"/>
              </w:rPr>
              <w:t>, Warszawa.</w:t>
            </w:r>
          </w:p>
          <w:p w14:paraId="2663F8CD" w14:textId="77777777" w:rsidR="00214B94" w:rsidRPr="00C75E3F" w:rsidRDefault="00214B94" w:rsidP="00214B94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C75E3F">
              <w:rPr>
                <w:sz w:val="22"/>
                <w:szCs w:val="22"/>
              </w:rPr>
              <w:t xml:space="preserve">Hamrol A. (2015), Strategie i praktyki sprawnego działania. Lean. </w:t>
            </w:r>
            <w:proofErr w:type="spellStart"/>
            <w:r w:rsidRPr="00C75E3F">
              <w:rPr>
                <w:sz w:val="22"/>
                <w:szCs w:val="22"/>
              </w:rPr>
              <w:t>Six</w:t>
            </w:r>
            <w:proofErr w:type="spellEnd"/>
            <w:r w:rsidRPr="00C75E3F">
              <w:rPr>
                <w:sz w:val="22"/>
                <w:szCs w:val="22"/>
              </w:rPr>
              <w:t xml:space="preserve"> Sigma, Wydawnictwo Naukowe PWN, Warszawa.</w:t>
            </w:r>
          </w:p>
          <w:p w14:paraId="644C9E3F" w14:textId="77777777" w:rsidR="00214B94" w:rsidRPr="00C75E3F" w:rsidRDefault="00214B94" w:rsidP="00214B94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C75E3F">
              <w:rPr>
                <w:sz w:val="22"/>
                <w:szCs w:val="22"/>
              </w:rPr>
              <w:t>Mikołajczyk Z. (2002), Techniki organizatorskie w rozwiązywaniu problemów zarządzania, Wydawnictwo Naukowe PWN, Warszawa.</w:t>
            </w:r>
          </w:p>
          <w:p w14:paraId="6A5FC58E" w14:textId="77777777" w:rsidR="00214B94" w:rsidRPr="00C75E3F" w:rsidRDefault="00214B94" w:rsidP="00214B94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C75E3F">
              <w:rPr>
                <w:sz w:val="22"/>
                <w:szCs w:val="22"/>
              </w:rPr>
              <w:t>Skalik J. (red.) (2001), Metody i techniki organizatorskie, Wydawnictwo Akademii Ekonomicznej im. Oskara Langego we Wrocławiu, Wrocław</w:t>
            </w:r>
          </w:p>
          <w:p w14:paraId="772ABD49" w14:textId="77777777" w:rsidR="00214B94" w:rsidRPr="00C75E3F" w:rsidRDefault="00214B94" w:rsidP="00214B94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 w:rsidRPr="00C75E3F">
              <w:rPr>
                <w:sz w:val="22"/>
                <w:szCs w:val="22"/>
              </w:rPr>
              <w:t>Zimniewicz</w:t>
            </w:r>
            <w:proofErr w:type="spellEnd"/>
            <w:r w:rsidRPr="00C75E3F">
              <w:rPr>
                <w:sz w:val="22"/>
                <w:szCs w:val="22"/>
              </w:rPr>
              <w:t xml:space="preserve"> K. (2009), Współczesne Koncepcje i metody zarządzania, PWE Polskie Wydawnictwo Ekonomiczne, Warszawa.</w:t>
            </w:r>
          </w:p>
          <w:p w14:paraId="051F23F7" w14:textId="77777777" w:rsidR="00551CD3" w:rsidRPr="00C75E3F" w:rsidRDefault="00551CD3" w:rsidP="006D52D2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  <w:p w14:paraId="16B3625F" w14:textId="77777777" w:rsidR="00551CD3" w:rsidRPr="00C75E3F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eastAsia="pl-PL"/>
              </w:rPr>
              <w:t>SECONDARY LITERATURE:</w:t>
            </w:r>
          </w:p>
          <w:p w14:paraId="269509BF" w14:textId="178DC0B4" w:rsidR="00214B94" w:rsidRPr="00C75E3F" w:rsidRDefault="00214B94" w:rsidP="00214B94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[1] </w:t>
            </w: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Kosieradzka</w:t>
            </w:r>
            <w:proofErr w:type="spellEnd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 A. (red.) (2013), Metody i techniki pobudzania kreatywności w organizacji i zarządzaniu, </w:t>
            </w: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Edu-Libri</w:t>
            </w:r>
            <w:proofErr w:type="spellEnd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, Kraków-Warszawa.</w:t>
            </w:r>
          </w:p>
          <w:p w14:paraId="3EA3B2FD" w14:textId="0F144452" w:rsidR="00214B94" w:rsidRPr="00C75E3F" w:rsidRDefault="00214B94" w:rsidP="00214B94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[2] Łasiński G. (2007), Rozwiązywanie Problemów w Organizacji, PWE Polskie Wydawnictwo Ekonomiczne, Warszawa.</w:t>
            </w:r>
          </w:p>
          <w:p w14:paraId="3E5D4AAC" w14:textId="59D9AED0" w:rsidR="00551CD3" w:rsidRPr="00C75E3F" w:rsidRDefault="00214B94" w:rsidP="00214B9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[3] </w:t>
            </w:r>
            <w:proofErr w:type="spellStart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>Nęcka</w:t>
            </w:r>
            <w:proofErr w:type="spellEnd"/>
            <w:r w:rsidRPr="00C75E3F">
              <w:rPr>
                <w:rFonts w:eastAsia="Times New Roman"/>
                <w:sz w:val="22"/>
                <w:szCs w:val="22"/>
                <w:lang w:eastAsia="pl-PL"/>
              </w:rPr>
              <w:t xml:space="preserve"> E. (1994), Trop twórcze rozwiązywanie problemów, Impuls, Kraków.</w:t>
            </w:r>
          </w:p>
        </w:tc>
      </w:tr>
      <w:tr w:rsidR="00551CD3" w:rsidRPr="00C75E3F" w14:paraId="36EA9339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9706BF" w14:textId="77777777" w:rsidR="00551CD3" w:rsidRPr="00C75E3F" w:rsidRDefault="00551CD3" w:rsidP="00551CD3">
            <w:pPr>
              <w:spacing w:after="0" w:line="210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SUPERVISOR (NAME AND SURNAME, E-MAIL ADDRESS)</w:t>
            </w:r>
          </w:p>
        </w:tc>
      </w:tr>
      <w:tr w:rsidR="00551CD3" w:rsidRPr="006D52D2" w14:paraId="145D3A9C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1EB045" w14:textId="6E419485" w:rsidR="00551CD3" w:rsidRPr="006D52D2" w:rsidRDefault="00403C38" w:rsidP="00403C38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Anna </w:t>
            </w:r>
            <w:proofErr w:type="spellStart"/>
            <w:r w:rsidRPr="00C75E3F">
              <w:rPr>
                <w:rFonts w:eastAsia="Times New Roman"/>
                <w:b/>
                <w:sz w:val="22"/>
                <w:szCs w:val="22"/>
                <w:lang w:eastAsia="pl-PL"/>
              </w:rPr>
              <w:t>Brdulak</w:t>
            </w:r>
            <w:proofErr w:type="spellEnd"/>
            <w:r w:rsidRPr="00C75E3F">
              <w:rPr>
                <w:rFonts w:eastAsia="Times New Roman"/>
                <w:b/>
                <w:sz w:val="22"/>
                <w:szCs w:val="22"/>
                <w:lang w:eastAsia="pl-PL"/>
              </w:rPr>
              <w:t>, anna.brdulak@pwr.edu.pl</w:t>
            </w:r>
          </w:p>
        </w:tc>
      </w:tr>
    </w:tbl>
    <w:p w14:paraId="579E2998" w14:textId="77777777" w:rsidR="00551CD3" w:rsidRPr="006D52D2" w:rsidRDefault="00551CD3" w:rsidP="00551CD3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</w:p>
    <w:p w14:paraId="69AE8B86" w14:textId="77777777" w:rsidR="008E023A" w:rsidRPr="006D52D2" w:rsidRDefault="008E023A" w:rsidP="00551CD3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</w:p>
    <w:sectPr w:rsidR="008E023A" w:rsidRPr="006D52D2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1211C"/>
    <w:multiLevelType w:val="hybridMultilevel"/>
    <w:tmpl w:val="84BA5CE2"/>
    <w:lvl w:ilvl="0" w:tplc="32D2FE0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181F03A2"/>
    <w:multiLevelType w:val="hybridMultilevel"/>
    <w:tmpl w:val="06AAF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8626C"/>
    <w:multiLevelType w:val="hybridMultilevel"/>
    <w:tmpl w:val="1A129D00"/>
    <w:lvl w:ilvl="0" w:tplc="93722488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Times New Roman" w:hAnsi="Times New Roman" w:hint="default"/>
      </w:rPr>
    </w:lvl>
    <w:lvl w:ilvl="1" w:tplc="E166A3B4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2" w:tplc="E2987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3" w:tplc="64744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4" w:tplc="37A65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5" w:tplc="A9163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6" w:tplc="99DAE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7" w:tplc="331AB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8" w:tplc="77BC0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</w:abstractNum>
  <w:abstractNum w:abstractNumId="4">
    <w:nsid w:val="2E8972CA"/>
    <w:multiLevelType w:val="hybridMultilevel"/>
    <w:tmpl w:val="DA9ABF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3055CC1"/>
    <w:multiLevelType w:val="hybridMultilevel"/>
    <w:tmpl w:val="0A70D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081D5F"/>
    <w:multiLevelType w:val="hybridMultilevel"/>
    <w:tmpl w:val="D0D2A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9C1E09"/>
    <w:multiLevelType w:val="hybridMultilevel"/>
    <w:tmpl w:val="1C9AB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44460A"/>
    <w:multiLevelType w:val="hybridMultilevel"/>
    <w:tmpl w:val="5E264350"/>
    <w:lvl w:ilvl="0" w:tplc="C9CAEC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3873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AC98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06A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EB6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FCEF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A48C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0AA9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1085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8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7BCF"/>
    <w:rsid w:val="00066068"/>
    <w:rsid w:val="00087B43"/>
    <w:rsid w:val="0010249E"/>
    <w:rsid w:val="00103BCA"/>
    <w:rsid w:val="00107DA8"/>
    <w:rsid w:val="00125A18"/>
    <w:rsid w:val="001503EC"/>
    <w:rsid w:val="0016450C"/>
    <w:rsid w:val="0019076F"/>
    <w:rsid w:val="001930E7"/>
    <w:rsid w:val="001C63B1"/>
    <w:rsid w:val="001E5BB5"/>
    <w:rsid w:val="00214B94"/>
    <w:rsid w:val="002302A0"/>
    <w:rsid w:val="002378B2"/>
    <w:rsid w:val="003A56DC"/>
    <w:rsid w:val="003B6762"/>
    <w:rsid w:val="003B6C96"/>
    <w:rsid w:val="003B7CCA"/>
    <w:rsid w:val="003C337D"/>
    <w:rsid w:val="003D06FE"/>
    <w:rsid w:val="00403C38"/>
    <w:rsid w:val="0055078F"/>
    <w:rsid w:val="005515CB"/>
    <w:rsid w:val="00551CD3"/>
    <w:rsid w:val="005D4449"/>
    <w:rsid w:val="005E15C5"/>
    <w:rsid w:val="00650B82"/>
    <w:rsid w:val="00686555"/>
    <w:rsid w:val="00692E46"/>
    <w:rsid w:val="006B1D9C"/>
    <w:rsid w:val="006D52D2"/>
    <w:rsid w:val="006F2115"/>
    <w:rsid w:val="00705699"/>
    <w:rsid w:val="00726225"/>
    <w:rsid w:val="0077451C"/>
    <w:rsid w:val="00795A00"/>
    <w:rsid w:val="0083551F"/>
    <w:rsid w:val="0087370D"/>
    <w:rsid w:val="00875E8D"/>
    <w:rsid w:val="008A4DAA"/>
    <w:rsid w:val="008D5923"/>
    <w:rsid w:val="008E023A"/>
    <w:rsid w:val="008E4D3A"/>
    <w:rsid w:val="008E63E8"/>
    <w:rsid w:val="00980B7C"/>
    <w:rsid w:val="009B13E5"/>
    <w:rsid w:val="009C0D7F"/>
    <w:rsid w:val="009D4CDC"/>
    <w:rsid w:val="009E5BAC"/>
    <w:rsid w:val="00A407D8"/>
    <w:rsid w:val="00A50F4D"/>
    <w:rsid w:val="00AA13D5"/>
    <w:rsid w:val="00AD4471"/>
    <w:rsid w:val="00B11603"/>
    <w:rsid w:val="00B12921"/>
    <w:rsid w:val="00B17D8E"/>
    <w:rsid w:val="00B64C03"/>
    <w:rsid w:val="00B73C77"/>
    <w:rsid w:val="00BA602F"/>
    <w:rsid w:val="00C11F81"/>
    <w:rsid w:val="00C25E8B"/>
    <w:rsid w:val="00C577A2"/>
    <w:rsid w:val="00C75E3F"/>
    <w:rsid w:val="00C76826"/>
    <w:rsid w:val="00D509FD"/>
    <w:rsid w:val="00D5178F"/>
    <w:rsid w:val="00EA0715"/>
    <w:rsid w:val="00F03D27"/>
    <w:rsid w:val="00F1743F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170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A4DA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378B2"/>
    <w:rPr>
      <w:color w:val="0000FF" w:themeColor="hyperlink"/>
      <w:u w:val="single"/>
    </w:rPr>
  </w:style>
  <w:style w:type="character" w:customStyle="1" w:styleId="tlid-translation">
    <w:name w:val="tlid-translation"/>
    <w:basedOn w:val="Domylnaczcionkaakapitu"/>
    <w:rsid w:val="001024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A4DA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378B2"/>
    <w:rPr>
      <w:color w:val="0000FF" w:themeColor="hyperlink"/>
      <w:u w:val="single"/>
    </w:rPr>
  </w:style>
  <w:style w:type="character" w:customStyle="1" w:styleId="tlid-translation">
    <w:name w:val="tlid-translation"/>
    <w:basedOn w:val="Domylnaczcionkaakapitu"/>
    <w:rsid w:val="00102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84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4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0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8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9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7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08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2C029895</Template>
  <TotalTime>12</TotalTime>
  <Pages>4</Pages>
  <Words>1054</Words>
  <Characters>6324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25</cp:revision>
  <cp:lastPrinted>2019-01-18T07:41:00Z</cp:lastPrinted>
  <dcterms:created xsi:type="dcterms:W3CDTF">2019-04-12T06:25:00Z</dcterms:created>
  <dcterms:modified xsi:type="dcterms:W3CDTF">2020-03-25T19:43:00Z</dcterms:modified>
</cp:coreProperties>
</file>